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BF4" w:rsidRPr="001A1939" w:rsidRDefault="009F2BF4" w:rsidP="00321176">
      <w:pPr>
        <w:jc w:val="center"/>
        <w:rPr>
          <w:rFonts w:ascii="宋体" w:eastAsia="宋体" w:hAnsi="宋体"/>
          <w:b/>
          <w:sz w:val="36"/>
          <w:szCs w:val="36"/>
        </w:rPr>
      </w:pPr>
      <w:r w:rsidRPr="001A1939">
        <w:rPr>
          <w:rFonts w:ascii="宋体" w:eastAsia="宋体" w:hAnsi="宋体" w:hint="eastAsia"/>
          <w:b/>
          <w:sz w:val="36"/>
          <w:szCs w:val="36"/>
        </w:rPr>
        <w:t>质量、安全、环保工作人员信息表</w:t>
      </w:r>
    </w:p>
    <w:p w:rsidR="009F2BF4" w:rsidRDefault="009F2BF4" w:rsidP="001E1056">
      <w:pPr>
        <w:rPr>
          <w:rFonts w:ascii="仿宋_GB2312" w:eastAsia="仿宋_GB2312" w:hAnsi="仿宋"/>
          <w:sz w:val="30"/>
          <w:szCs w:val="30"/>
        </w:rPr>
      </w:pPr>
    </w:p>
    <w:p w:rsidR="009F2BF4" w:rsidRPr="00BF0EFD" w:rsidRDefault="009F2BF4" w:rsidP="001E1056">
      <w:pPr>
        <w:rPr>
          <w:rFonts w:ascii="仿宋_GB2312" w:eastAsia="仿宋_GB2312" w:hAnsi="仿宋"/>
          <w:sz w:val="28"/>
          <w:szCs w:val="28"/>
        </w:rPr>
      </w:pPr>
      <w:r w:rsidRPr="00BF0EFD">
        <w:rPr>
          <w:rFonts w:ascii="仿宋_GB2312" w:eastAsia="仿宋_GB2312" w:hAnsi="仿宋" w:hint="eastAsia"/>
          <w:sz w:val="28"/>
          <w:szCs w:val="28"/>
        </w:rPr>
        <w:t>单位名称：</w:t>
      </w:r>
      <w:r w:rsidRPr="00BF0EFD">
        <w:rPr>
          <w:rFonts w:ascii="仿宋_GB2312" w:eastAsia="仿宋_GB2312" w:hAnsi="仿宋"/>
          <w:sz w:val="28"/>
          <w:szCs w:val="28"/>
          <w:u w:val="single"/>
        </w:rPr>
        <w:t xml:space="preserve">                 </w:t>
      </w:r>
    </w:p>
    <w:tbl>
      <w:tblPr>
        <w:tblW w:w="53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7"/>
        <w:gridCol w:w="1251"/>
        <w:gridCol w:w="1259"/>
        <w:gridCol w:w="1261"/>
        <w:gridCol w:w="1439"/>
        <w:gridCol w:w="1586"/>
        <w:gridCol w:w="1558"/>
      </w:tblGrid>
      <w:tr w:rsidR="009F2BF4" w:rsidRPr="00DE6619" w:rsidTr="00483D50">
        <w:trPr>
          <w:trHeight w:val="1393"/>
        </w:trPr>
        <w:tc>
          <w:tcPr>
            <w:tcW w:w="785" w:type="pct"/>
            <w:vAlign w:val="center"/>
          </w:tcPr>
          <w:p w:rsidR="009F2BF4" w:rsidRPr="00BF0EFD" w:rsidRDefault="009F2BF4" w:rsidP="009F2BF4">
            <w:pPr>
              <w:ind w:left="31680" w:hangingChars="100" w:firstLine="3168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631" w:type="pct"/>
            <w:vAlign w:val="center"/>
          </w:tcPr>
          <w:p w:rsidR="009F2BF4" w:rsidRPr="00BF0EFD" w:rsidRDefault="009F2BF4" w:rsidP="00483D5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责任分工</w:t>
            </w:r>
          </w:p>
        </w:tc>
        <w:tc>
          <w:tcPr>
            <w:tcW w:w="635" w:type="pct"/>
            <w:vAlign w:val="center"/>
          </w:tcPr>
          <w:p w:rsidR="009F2BF4" w:rsidRPr="00BF0EFD" w:rsidRDefault="009F2BF4" w:rsidP="00483D5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姓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 xml:space="preserve">  </w:t>
            </w: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名</w:t>
            </w:r>
          </w:p>
        </w:tc>
        <w:tc>
          <w:tcPr>
            <w:tcW w:w="636" w:type="pct"/>
            <w:vAlign w:val="center"/>
          </w:tcPr>
          <w:p w:rsidR="009F2BF4" w:rsidRPr="00BF0EFD" w:rsidRDefault="009F2BF4" w:rsidP="00483D5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职</w:t>
            </w:r>
            <w:r>
              <w:rPr>
                <w:rFonts w:ascii="仿宋_GB2312" w:eastAsia="仿宋_GB2312" w:hAnsi="仿宋"/>
                <w:b/>
                <w:sz w:val="24"/>
                <w:szCs w:val="24"/>
              </w:rPr>
              <w:t xml:space="preserve">  </w:t>
            </w: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位</w:t>
            </w:r>
          </w:p>
        </w:tc>
        <w:tc>
          <w:tcPr>
            <w:tcW w:w="726" w:type="pct"/>
            <w:vAlign w:val="center"/>
          </w:tcPr>
          <w:p w:rsidR="009F2BF4" w:rsidRPr="00BF0EFD" w:rsidRDefault="009F2BF4" w:rsidP="00483D5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800" w:type="pct"/>
            <w:vAlign w:val="center"/>
          </w:tcPr>
          <w:p w:rsidR="009F2BF4" w:rsidRPr="00BF0EFD" w:rsidRDefault="009F2BF4" w:rsidP="00483D5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手</w:t>
            </w:r>
            <w:r w:rsidRPr="00BF0EFD">
              <w:rPr>
                <w:rFonts w:ascii="仿宋_GB2312" w:eastAsia="仿宋_GB2312" w:hAnsi="仿宋"/>
                <w:b/>
                <w:sz w:val="24"/>
                <w:szCs w:val="24"/>
              </w:rPr>
              <w:t xml:space="preserve">  </w:t>
            </w: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机</w:t>
            </w:r>
          </w:p>
        </w:tc>
        <w:tc>
          <w:tcPr>
            <w:tcW w:w="786" w:type="pct"/>
            <w:vAlign w:val="center"/>
          </w:tcPr>
          <w:p w:rsidR="009F2BF4" w:rsidRPr="00BF0EFD" w:rsidRDefault="009F2BF4" w:rsidP="00483D5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BF0EFD">
              <w:rPr>
                <w:rFonts w:ascii="仿宋_GB2312" w:eastAsia="仿宋_GB2312" w:hAnsi="仿宋"/>
                <w:b/>
                <w:sz w:val="24"/>
                <w:szCs w:val="24"/>
              </w:rPr>
              <w:t>QQ</w:t>
            </w:r>
            <w:r w:rsidRPr="00BF0EFD">
              <w:rPr>
                <w:rFonts w:ascii="仿宋_GB2312" w:eastAsia="仿宋_GB2312" w:hAnsi="仿宋" w:hint="eastAsia"/>
                <w:b/>
                <w:sz w:val="24"/>
                <w:szCs w:val="24"/>
              </w:rPr>
              <w:t>号码</w:t>
            </w:r>
          </w:p>
        </w:tc>
      </w:tr>
      <w:tr w:rsidR="009F2BF4" w:rsidRPr="00DE6619" w:rsidTr="00483D50">
        <w:trPr>
          <w:trHeight w:val="1071"/>
        </w:trPr>
        <w:tc>
          <w:tcPr>
            <w:tcW w:w="785" w:type="pct"/>
            <w:vMerge w:val="restar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（各分子公司名称）</w:t>
            </w:r>
          </w:p>
        </w:tc>
        <w:tc>
          <w:tcPr>
            <w:tcW w:w="631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管</w:t>
            </w:r>
          </w:p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导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483D50">
        <w:trPr>
          <w:trHeight w:val="1216"/>
        </w:trPr>
        <w:tc>
          <w:tcPr>
            <w:tcW w:w="785" w:type="pct"/>
            <w:vMerge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联系人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D519ED">
        <w:trPr>
          <w:trHeight w:val="1216"/>
        </w:trPr>
        <w:tc>
          <w:tcPr>
            <w:tcW w:w="785" w:type="pct"/>
            <w:vMerge w:val="restar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（在建项目名称）</w:t>
            </w:r>
          </w:p>
        </w:tc>
        <w:tc>
          <w:tcPr>
            <w:tcW w:w="631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管</w:t>
            </w:r>
          </w:p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导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D519ED">
        <w:trPr>
          <w:trHeight w:val="1216"/>
        </w:trPr>
        <w:tc>
          <w:tcPr>
            <w:tcW w:w="785" w:type="pct"/>
            <w:vMerge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联系人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D519ED">
        <w:trPr>
          <w:trHeight w:val="1216"/>
        </w:trPr>
        <w:tc>
          <w:tcPr>
            <w:tcW w:w="785" w:type="pct"/>
            <w:vMerge w:val="restar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（在建项目名称</w:t>
            </w:r>
          </w:p>
        </w:tc>
        <w:tc>
          <w:tcPr>
            <w:tcW w:w="631" w:type="pct"/>
            <w:vAlign w:val="center"/>
          </w:tcPr>
          <w:p w:rsidR="009F2BF4" w:rsidRPr="00483D50" w:rsidRDefault="009F2BF4" w:rsidP="0028752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管</w:t>
            </w:r>
          </w:p>
          <w:p w:rsidR="009F2BF4" w:rsidRPr="00483D50" w:rsidRDefault="009F2BF4" w:rsidP="0028752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导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D519ED">
        <w:trPr>
          <w:trHeight w:val="1216"/>
        </w:trPr>
        <w:tc>
          <w:tcPr>
            <w:tcW w:w="785" w:type="pct"/>
            <w:vMerge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9F2BF4" w:rsidRPr="00483D50" w:rsidRDefault="009F2BF4" w:rsidP="0028752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联系人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D519ED">
        <w:trPr>
          <w:trHeight w:val="1216"/>
        </w:trPr>
        <w:tc>
          <w:tcPr>
            <w:tcW w:w="785" w:type="pct"/>
            <w:vMerge w:val="restar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（在建项目名称</w:t>
            </w:r>
          </w:p>
        </w:tc>
        <w:tc>
          <w:tcPr>
            <w:tcW w:w="631" w:type="pct"/>
            <w:vAlign w:val="center"/>
          </w:tcPr>
          <w:p w:rsidR="009F2BF4" w:rsidRPr="00483D50" w:rsidRDefault="009F2BF4" w:rsidP="0028752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管</w:t>
            </w:r>
          </w:p>
          <w:p w:rsidR="009F2BF4" w:rsidRPr="00483D50" w:rsidRDefault="009F2BF4" w:rsidP="0028752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领</w:t>
            </w:r>
            <w:r w:rsidRPr="00483D50">
              <w:rPr>
                <w:rFonts w:ascii="仿宋_GB2312" w:eastAsia="仿宋_GB2312" w:hAnsi="仿宋"/>
                <w:sz w:val="24"/>
                <w:szCs w:val="24"/>
              </w:rPr>
              <w:t xml:space="preserve"> </w:t>
            </w: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导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F2BF4" w:rsidRPr="00DE6619" w:rsidTr="00D519ED">
        <w:trPr>
          <w:trHeight w:val="1216"/>
        </w:trPr>
        <w:tc>
          <w:tcPr>
            <w:tcW w:w="785" w:type="pct"/>
            <w:vMerge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9F2BF4" w:rsidRPr="00483D50" w:rsidRDefault="009F2BF4" w:rsidP="0028752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483D50">
              <w:rPr>
                <w:rFonts w:ascii="仿宋_GB2312" w:eastAsia="仿宋_GB2312" w:hAnsi="仿宋" w:hint="eastAsia"/>
                <w:sz w:val="24"/>
                <w:szCs w:val="24"/>
              </w:rPr>
              <w:t>联系人</w:t>
            </w:r>
          </w:p>
        </w:tc>
        <w:tc>
          <w:tcPr>
            <w:tcW w:w="635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:rsidR="009F2BF4" w:rsidRPr="00483D50" w:rsidRDefault="009F2BF4" w:rsidP="00EF1AD3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00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9F2BF4" w:rsidRPr="00483D50" w:rsidRDefault="009F2BF4" w:rsidP="001C3F48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9F2BF4" w:rsidRPr="001C3F48" w:rsidRDefault="009F2BF4" w:rsidP="009F2BF4">
      <w:pPr>
        <w:ind w:firstLineChars="300" w:firstLine="31680"/>
        <w:rPr>
          <w:rFonts w:ascii="仿宋" w:eastAsia="仿宋" w:hAnsi="仿宋"/>
          <w:sz w:val="30"/>
          <w:szCs w:val="30"/>
        </w:rPr>
      </w:pPr>
    </w:p>
    <w:sectPr w:rsidR="009F2BF4" w:rsidRPr="001C3F48" w:rsidSect="00A50665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BF4" w:rsidRDefault="009F2BF4" w:rsidP="004549B1">
      <w:r>
        <w:separator/>
      </w:r>
    </w:p>
  </w:endnote>
  <w:endnote w:type="continuationSeparator" w:id="0">
    <w:p w:rsidR="009F2BF4" w:rsidRDefault="009F2BF4" w:rsidP="00454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BF4" w:rsidRDefault="009F2BF4" w:rsidP="004549B1">
      <w:r>
        <w:separator/>
      </w:r>
    </w:p>
  </w:footnote>
  <w:footnote w:type="continuationSeparator" w:id="0">
    <w:p w:rsidR="009F2BF4" w:rsidRDefault="009F2BF4" w:rsidP="004549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23D80"/>
    <w:multiLevelType w:val="hybridMultilevel"/>
    <w:tmpl w:val="0BAABF92"/>
    <w:lvl w:ilvl="0" w:tplc="C5DE6C0C">
      <w:start w:val="1"/>
      <w:numFmt w:val="decimal"/>
      <w:lvlText w:val="%1、"/>
      <w:lvlJc w:val="left"/>
      <w:pPr>
        <w:ind w:left="1320" w:hanging="72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129"/>
    <w:rsid w:val="000C41FD"/>
    <w:rsid w:val="00180A5D"/>
    <w:rsid w:val="001A1939"/>
    <w:rsid w:val="001C3F48"/>
    <w:rsid w:val="001E1056"/>
    <w:rsid w:val="00206E84"/>
    <w:rsid w:val="00287527"/>
    <w:rsid w:val="00321176"/>
    <w:rsid w:val="00343868"/>
    <w:rsid w:val="003A61B8"/>
    <w:rsid w:val="003D1129"/>
    <w:rsid w:val="003E04E6"/>
    <w:rsid w:val="003E05FB"/>
    <w:rsid w:val="004549B1"/>
    <w:rsid w:val="004549D7"/>
    <w:rsid w:val="00455E6A"/>
    <w:rsid w:val="00483D50"/>
    <w:rsid w:val="00491291"/>
    <w:rsid w:val="004F19CD"/>
    <w:rsid w:val="004F3CE3"/>
    <w:rsid w:val="00592313"/>
    <w:rsid w:val="005C3318"/>
    <w:rsid w:val="005E727C"/>
    <w:rsid w:val="00683F06"/>
    <w:rsid w:val="00724E46"/>
    <w:rsid w:val="00743608"/>
    <w:rsid w:val="0075604E"/>
    <w:rsid w:val="007B60DC"/>
    <w:rsid w:val="008320A9"/>
    <w:rsid w:val="008821F8"/>
    <w:rsid w:val="00936F0B"/>
    <w:rsid w:val="009F2BF4"/>
    <w:rsid w:val="00A14FEF"/>
    <w:rsid w:val="00A50665"/>
    <w:rsid w:val="00B06FAB"/>
    <w:rsid w:val="00B331A8"/>
    <w:rsid w:val="00B47056"/>
    <w:rsid w:val="00B7071F"/>
    <w:rsid w:val="00BF0EFD"/>
    <w:rsid w:val="00C13229"/>
    <w:rsid w:val="00C13E61"/>
    <w:rsid w:val="00D1267C"/>
    <w:rsid w:val="00D361B1"/>
    <w:rsid w:val="00D40147"/>
    <w:rsid w:val="00D40E18"/>
    <w:rsid w:val="00D519ED"/>
    <w:rsid w:val="00D578BA"/>
    <w:rsid w:val="00DE6619"/>
    <w:rsid w:val="00E05E42"/>
    <w:rsid w:val="00E83F45"/>
    <w:rsid w:val="00EA3FF8"/>
    <w:rsid w:val="00EF1AD3"/>
    <w:rsid w:val="00F51F9D"/>
    <w:rsid w:val="00FB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1A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F19CD"/>
    <w:pPr>
      <w:ind w:firstLineChars="200" w:firstLine="420"/>
    </w:pPr>
  </w:style>
  <w:style w:type="table" w:styleId="TableGrid">
    <w:name w:val="Table Grid"/>
    <w:basedOn w:val="TableNormal"/>
    <w:uiPriority w:val="99"/>
    <w:rsid w:val="001C3F4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549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549B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549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549B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</TotalTime>
  <Pages>1</Pages>
  <Words>31</Words>
  <Characters>183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魏伟</dc:creator>
  <cp:keywords/>
  <dc:description/>
  <cp:lastModifiedBy>张芳(行政办公室)</cp:lastModifiedBy>
  <cp:revision>15</cp:revision>
  <dcterms:created xsi:type="dcterms:W3CDTF">2018-03-29T01:38:00Z</dcterms:created>
  <dcterms:modified xsi:type="dcterms:W3CDTF">2018-03-30T05:21:00Z</dcterms:modified>
</cp:coreProperties>
</file>